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08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宝丰县微牧农业开发有限公司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宝丰县微牧农业开发有限公司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宝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丰县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微牧农业开发有限公司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主要许可业务范围为：迷迭香、经济作物、花椒种植，深加工及销售服务。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公司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总占地面积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30余亩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，目前，共有迷迭香、花椒种植面积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3100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余亩，有烘干及深加工厂房一个，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2017年与河南双汇签订了长期大红袍花椒供货合同。年销售额3000余万。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私营企业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农林业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秦晓楠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17637538369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642070239@qq.com          </w:t>
      </w:r>
    </w:p>
    <w:p w14:paraId="283938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挑拣工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12人</w:t>
      </w:r>
    </w:p>
    <w:p w14:paraId="1DA83EBA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打杂工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3、15人、60周岁以下、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有责任心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2300/月</w:t>
      </w:r>
    </w:p>
    <w:p w14:paraId="37772235">
      <w:pPr>
        <w:numPr>
          <w:ilvl w:val="0"/>
          <w:numId w:val="0"/>
        </w:numPr>
        <w:ind w:leftChars="0"/>
        <w:jc w:val="both"/>
        <w:rPr>
          <w:rFonts w:hint="eastAsia" w:ascii="宋体" w:hAnsi="宋体" w:eastAsia="华文中宋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宝丰县观音堂示范区观音堂村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1C077D"/>
    <w:multiLevelType w:val="singleLevel"/>
    <w:tmpl w:val="B31C077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9B316A5"/>
    <w:rsid w:val="2D7F13F1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75E02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265</Words>
  <Characters>307</Characters>
  <Lines>0</Lines>
  <Paragraphs>0</Paragraphs>
  <TotalTime>1</TotalTime>
  <ScaleCrop>false</ScaleCrop>
  <LinksUpToDate>false</LinksUpToDate>
  <CharactersWithSpaces>397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2026-02-02T01:18:58Z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